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E249" w14:textId="77777777" w:rsidR="00572D00" w:rsidRPr="00E95B1A" w:rsidRDefault="0000631A" w:rsidP="00E95B1A">
      <w:pPr>
        <w:pStyle w:val="Titel"/>
      </w:pPr>
      <w:r w:rsidRPr="00E95B1A">
        <w:t>12-Sekunden-Wurfuhr</w:t>
      </w:r>
    </w:p>
    <w:p w14:paraId="638FF870" w14:textId="77777777" w:rsidR="005A7F97" w:rsidRPr="00E95B1A" w:rsidRDefault="005A7F97" w:rsidP="005A7F97">
      <w:pPr>
        <w:pStyle w:val="Textkrper"/>
        <w:jc w:val="center"/>
        <w:rPr>
          <w:sz w:val="44"/>
        </w:rPr>
      </w:pPr>
      <w:r w:rsidRPr="00E95B1A">
        <w:rPr>
          <w:sz w:val="44"/>
        </w:rPr>
        <w:t>für das Handy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9"/>
      </w:tblGrid>
      <w:tr w:rsidR="0000631A" w:rsidRPr="009D66E0" w14:paraId="12DBF91B" w14:textId="77777777" w:rsidTr="0000631A">
        <w:tc>
          <w:tcPr>
            <w:tcW w:w="10989" w:type="dxa"/>
          </w:tcPr>
          <w:p w14:paraId="253ACC70" w14:textId="77777777" w:rsidR="0000631A" w:rsidRDefault="004C6668" w:rsidP="0000631A">
            <w:pPr>
              <w:pStyle w:val="Tabelle1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13D2D09" wp14:editId="62F59579">
                  <wp:extent cx="791210" cy="484864"/>
                  <wp:effectExtent l="0" t="0" r="8890" b="0"/>
                  <wp:docPr id="2" name="Grafik 2" descr="Android (Betriebssystem) –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roid (Betriebssystem) –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281" cy="502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C19FCE" w14:textId="5FD35F85" w:rsidR="004C6668" w:rsidRDefault="005D1C3E" w:rsidP="0000631A">
            <w:pPr>
              <w:pStyle w:val="Tabelle1"/>
              <w:jc w:val="center"/>
              <w:rPr>
                <w:lang w:val="en-US"/>
              </w:rPr>
            </w:pPr>
            <w:r w:rsidRPr="005D1C3E">
              <w:rPr>
                <w:lang w:val="en-US"/>
              </w:rPr>
              <w:drawing>
                <wp:inline distT="0" distB="0" distL="0" distR="0" wp14:anchorId="4B046AB3" wp14:editId="0D7A5B8B">
                  <wp:extent cx="2425065" cy="2425065"/>
                  <wp:effectExtent l="0" t="0" r="0" b="0"/>
                  <wp:docPr id="55481034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8103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404" cy="242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C87BD" w14:textId="77777777" w:rsidR="0000631A" w:rsidRDefault="0000631A" w:rsidP="0000631A">
            <w:pPr>
              <w:pStyle w:val="Tabelle1"/>
              <w:jc w:val="center"/>
              <w:rPr>
                <w:lang w:val="en-US"/>
              </w:rPr>
            </w:pPr>
            <w:r w:rsidRPr="0000631A">
              <w:rPr>
                <w:lang w:val="en-US"/>
              </w:rPr>
              <w:t xml:space="preserve">Shot Clock, Turbina Studio </w:t>
            </w:r>
          </w:p>
          <w:p w14:paraId="179038B3" w14:textId="77777777" w:rsidR="0000631A" w:rsidRPr="0000631A" w:rsidRDefault="0000631A" w:rsidP="005A7F97">
            <w:pPr>
              <w:pStyle w:val="Tabelle1"/>
              <w:jc w:val="center"/>
              <w:rPr>
                <w:lang w:val="en-US"/>
              </w:rPr>
            </w:pPr>
            <w:hyperlink r:id="rId10" w:history="1">
              <w:r w:rsidRPr="00DE5F8A">
                <w:rPr>
                  <w:rStyle w:val="Hyperlink"/>
                  <w:lang w:val="en-US"/>
                </w:rPr>
                <w:t>https://play.google.com/store/apps/details?id=com.joaolopes.shotclock&amp;gl=DE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1BF03EA1" w14:textId="77777777" w:rsidR="009F5C4D" w:rsidRDefault="009F5C4D" w:rsidP="009F5C4D">
      <w:pPr>
        <w:rPr>
          <w:lang w:val="en-US"/>
        </w:rPr>
      </w:pPr>
    </w:p>
    <w:p w14:paraId="6A9F5458" w14:textId="77777777" w:rsidR="005A7F97" w:rsidRPr="005A7F97" w:rsidRDefault="005A7F97" w:rsidP="009F5C4D">
      <w:r w:rsidRPr="005A7F97">
        <w:t>Einstellungen ändern = einen Finger lange auf das Display halten.</w:t>
      </w:r>
      <w:r>
        <w:t xml:space="preserve"> Einstellungen wir folgt vornehmen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3"/>
        <w:gridCol w:w="3663"/>
        <w:gridCol w:w="3663"/>
      </w:tblGrid>
      <w:tr w:rsidR="005A7F97" w:rsidRPr="005A7F97" w14:paraId="25F982F0" w14:textId="77777777" w:rsidTr="005A7F97">
        <w:tc>
          <w:tcPr>
            <w:tcW w:w="3663" w:type="dxa"/>
          </w:tcPr>
          <w:p w14:paraId="7D739419" w14:textId="77777777" w:rsidR="005A7F97" w:rsidRPr="005A7F97" w:rsidRDefault="00414C82" w:rsidP="009F5C4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C60180" wp14:editId="243435B0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3054985</wp:posOffset>
                      </wp:positionV>
                      <wp:extent cx="327660" cy="312420"/>
                      <wp:effectExtent l="0" t="0" r="15240" b="11430"/>
                      <wp:wrapNone/>
                      <wp:docPr id="10" name="Ellips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38AC66" id="Ellipse 10" o:spid="_x0000_s1026" style="position:absolute;margin-left:144.6pt;margin-top:240.55pt;width:25.8pt;height:2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FC5E89" wp14:editId="49C35DB9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1622425</wp:posOffset>
                      </wp:positionV>
                      <wp:extent cx="327660" cy="312420"/>
                      <wp:effectExtent l="0" t="0" r="15240" b="11430"/>
                      <wp:wrapNone/>
                      <wp:docPr id="9" name="Ellips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9DF35E" id="Ellipse 9" o:spid="_x0000_s1026" style="position:absolute;margin-left:144.6pt;margin-top:127.75pt;width:25.8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F65A3" wp14:editId="091B107C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1241425</wp:posOffset>
                      </wp:positionV>
                      <wp:extent cx="327660" cy="312420"/>
                      <wp:effectExtent l="0" t="0" r="15240" b="11430"/>
                      <wp:wrapNone/>
                      <wp:docPr id="7" name="El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66030F" id="Ellipse 7" o:spid="_x0000_s1026" style="position:absolute;margin-left:135.6pt;margin-top:97.75pt;width:25.8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541898" wp14:editId="2B407E39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929640</wp:posOffset>
                      </wp:positionV>
                      <wp:extent cx="327660" cy="312420"/>
                      <wp:effectExtent l="0" t="0" r="15240" b="11430"/>
                      <wp:wrapNone/>
                      <wp:docPr id="6" name="Ellips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517851" id="Ellipse 6" o:spid="_x0000_s1026" style="position:absolute;margin-left:135.7pt;margin-top:73.2pt;width:25.8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 w:rsidR="005A7F97">
              <w:rPr>
                <w:noProof/>
              </w:rPr>
              <w:drawing>
                <wp:inline distT="0" distB="0" distL="0" distR="0" wp14:anchorId="6437260C" wp14:editId="32BB964B">
                  <wp:extent cx="2205990" cy="3429000"/>
                  <wp:effectExtent l="0" t="0" r="3810" b="0"/>
                  <wp:docPr id="3" name="Grafik 3" descr="C:\Users\dwind\AppData\Local\Microsoft\Windows\INetCache\Content.Word\Screenshot_20231025_091211_com.joaolopes.shotcl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wind\AppData\Local\Microsoft\Windows\INetCache\Content.Word\Screenshot_20231025_091211_com.joaolopes.shotcloc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216"/>
                          <a:stretch/>
                        </pic:blipFill>
                        <pic:spPr bwMode="auto">
                          <a:xfrm>
                            <a:off x="0" y="0"/>
                            <a:ext cx="2223500" cy="345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14:paraId="56058502" w14:textId="77777777" w:rsidR="005A7F97" w:rsidRDefault="005A7F97" w:rsidP="009F5C4D">
            <w:pPr>
              <w:rPr>
                <w:noProof/>
              </w:rPr>
            </w:pPr>
          </w:p>
          <w:p w14:paraId="2CCC765E" w14:textId="77777777" w:rsidR="005A7F97" w:rsidRDefault="005A7F97" w:rsidP="009F5C4D">
            <w:pPr>
              <w:rPr>
                <w:noProof/>
              </w:rPr>
            </w:pPr>
          </w:p>
          <w:p w14:paraId="3AE5C96B" w14:textId="77777777" w:rsidR="005A7F97" w:rsidRDefault="005A7F97" w:rsidP="009F5C4D">
            <w:pPr>
              <w:rPr>
                <w:noProof/>
              </w:rPr>
            </w:pPr>
          </w:p>
          <w:p w14:paraId="1C6CDC79" w14:textId="77777777" w:rsidR="005A7F97" w:rsidRPr="005A7F97" w:rsidRDefault="00414C82" w:rsidP="009F5C4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1817F5B" wp14:editId="3FFFA42B">
                      <wp:simplePos x="0" y="0"/>
                      <wp:positionH relativeFrom="column">
                        <wp:posOffset>1630045</wp:posOffset>
                      </wp:positionH>
                      <wp:positionV relativeFrom="paragraph">
                        <wp:posOffset>1905000</wp:posOffset>
                      </wp:positionV>
                      <wp:extent cx="419100" cy="312420"/>
                      <wp:effectExtent l="0" t="0" r="19050" b="11430"/>
                      <wp:wrapNone/>
                      <wp:docPr id="14" name="Ellips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5B34B4" id="Ellipse 14" o:spid="_x0000_s1026" style="position:absolute;margin-left:128.35pt;margin-top:150pt;width:33pt;height:24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49E4DB" wp14:editId="26DD7A3B">
                      <wp:simplePos x="0" y="0"/>
                      <wp:positionH relativeFrom="column">
                        <wp:posOffset>1826895</wp:posOffset>
                      </wp:positionH>
                      <wp:positionV relativeFrom="paragraph">
                        <wp:posOffset>1530985</wp:posOffset>
                      </wp:positionV>
                      <wp:extent cx="327660" cy="312420"/>
                      <wp:effectExtent l="0" t="0" r="15240" b="11430"/>
                      <wp:wrapNone/>
                      <wp:docPr id="11" name="El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B92629" id="Ellipse 11" o:spid="_x0000_s1026" style="position:absolute;margin-left:143.85pt;margin-top:120.55pt;width:25.8pt;height:24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9A6E6A7" wp14:editId="32EB5781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822960</wp:posOffset>
                      </wp:positionV>
                      <wp:extent cx="327660" cy="312420"/>
                      <wp:effectExtent l="0" t="0" r="15240" b="11430"/>
                      <wp:wrapNone/>
                      <wp:docPr id="12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FBF565" id="Ellipse 12" o:spid="_x0000_s1026" style="position:absolute;margin-left:139.15pt;margin-top:64.8pt;width:25.8pt;height:24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" filled="f" strokecolor="red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88CA9B" wp14:editId="5FD14E82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449580</wp:posOffset>
                      </wp:positionV>
                      <wp:extent cx="327660" cy="312420"/>
                      <wp:effectExtent l="0" t="0" r="15240" b="11430"/>
                      <wp:wrapNone/>
                      <wp:docPr id="13" name="El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31242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25AD9" id="Ellipse 13" o:spid="_x0000_s1026" style="position:absolute;margin-left:143.35pt;margin-top:35.4pt;width:25.8pt;height:2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" filled="f" strokecolor="red" strokeweight="1.5pt"/>
                  </w:pict>
                </mc:Fallback>
              </mc:AlternateContent>
            </w:r>
            <w:r w:rsidR="005A7F97">
              <w:rPr>
                <w:noProof/>
              </w:rPr>
              <w:drawing>
                <wp:inline distT="0" distB="0" distL="0" distR="0" wp14:anchorId="7BBDC5E3" wp14:editId="3A5D8E8D">
                  <wp:extent cx="2235640" cy="3139440"/>
                  <wp:effectExtent l="0" t="0" r="0" b="3810"/>
                  <wp:docPr id="4" name="Grafik 4" descr="C:\Users\dwind\AppData\Local\Microsoft\Windows\INetCache\Content.Word\Screenshot_20231025_091230_com.joaolopes.shotcl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dwind\AppData\Local\Microsoft\Windows\INetCache\Content.Word\Screenshot_20231025_091230_com.joaolopes.shotcloc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19" b="5220"/>
                          <a:stretch/>
                        </pic:blipFill>
                        <pic:spPr bwMode="auto">
                          <a:xfrm>
                            <a:off x="0" y="0"/>
                            <a:ext cx="2249366" cy="315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14:paraId="1752D631" w14:textId="77777777" w:rsidR="005A7F97" w:rsidRDefault="005A7F97" w:rsidP="004C66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327F14" wp14:editId="56420386">
                  <wp:extent cx="2041525" cy="4243345"/>
                  <wp:effectExtent l="0" t="0" r="0" b="5080"/>
                  <wp:docPr id="5" name="Grafik 5" descr="C:\Users\dwind\AppData\Local\Microsoft\Windows\INetCache\Content.Word\Screenshot_20231025_091244_com.joaolopes.shotcl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dwind\AppData\Local\Microsoft\Windows\INetCache\Content.Word\Screenshot_20231025_091244_com.joaolopes.shotcl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82" cy="4276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EFCD2C" w14:textId="77777777" w:rsidR="005A7F97" w:rsidRDefault="005A7F97" w:rsidP="009F5C4D">
            <w:r>
              <w:t>Die Wurfuhr sieht danach so aus.</w:t>
            </w:r>
          </w:p>
          <w:p w14:paraId="0D9EF3BE" w14:textId="77777777" w:rsidR="00414C82" w:rsidRPr="005A7F97" w:rsidRDefault="00414C82" w:rsidP="009F5C4D">
            <w:r>
              <w:t>Ggf. Kopfhörer verwenden!</w:t>
            </w:r>
          </w:p>
        </w:tc>
      </w:tr>
    </w:tbl>
    <w:p w14:paraId="7020EC87" w14:textId="77777777" w:rsidR="009D66E0" w:rsidRDefault="009D66E0" w:rsidP="009D66E0">
      <w:pPr>
        <w:pStyle w:val="Textkrper"/>
      </w:pPr>
      <w:r>
        <w:br w:type="page"/>
      </w:r>
    </w:p>
    <w:p w14:paraId="3A1EF1DA" w14:textId="77777777" w:rsidR="009D66E0" w:rsidRPr="00E95B1A" w:rsidRDefault="009D66E0" w:rsidP="009D66E0">
      <w:pPr>
        <w:pStyle w:val="Titel"/>
      </w:pPr>
      <w:r w:rsidRPr="00E95B1A">
        <w:lastRenderedPageBreak/>
        <w:t>12-Sekunden-Wurfuhr</w:t>
      </w:r>
    </w:p>
    <w:p w14:paraId="503106F2" w14:textId="77777777" w:rsidR="009D66E0" w:rsidRPr="00E95B1A" w:rsidRDefault="009D66E0" w:rsidP="009D66E0">
      <w:pPr>
        <w:pStyle w:val="Textkrper"/>
        <w:jc w:val="center"/>
        <w:rPr>
          <w:sz w:val="44"/>
        </w:rPr>
      </w:pPr>
      <w:r w:rsidRPr="00E95B1A">
        <w:rPr>
          <w:sz w:val="44"/>
        </w:rPr>
        <w:t>für das Handy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9"/>
      </w:tblGrid>
      <w:tr w:rsidR="009D66E0" w:rsidRPr="009D66E0" w14:paraId="5407952F" w14:textId="77777777" w:rsidTr="00975FB6">
        <w:tc>
          <w:tcPr>
            <w:tcW w:w="10989" w:type="dxa"/>
          </w:tcPr>
          <w:p w14:paraId="03E44816" w14:textId="77777777" w:rsidR="009D66E0" w:rsidRDefault="009D66E0" w:rsidP="00975FB6">
            <w:pPr>
              <w:pStyle w:val="Tabelle1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8DFCAD" wp14:editId="0B236041">
                  <wp:extent cx="1402080" cy="550893"/>
                  <wp:effectExtent l="0" t="0" r="7620" b="1905"/>
                  <wp:docPr id="27" name="Grafik 27" descr="ios Symbol Logo Software Telefon Apfel Symbol mit Name schwarz Design  Handy, Mobiltelefon Vektor Illustration 21496368 Vektor Kunst bei Vecteez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os Symbol Logo Software Telefon Apfel Symbol mit Name schwarz Design  Handy, Mobiltelefon Vektor Illustration 21496368 Vektor Kunst bei Vecteez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633" b="26083"/>
                          <a:stretch/>
                        </pic:blipFill>
                        <pic:spPr bwMode="auto">
                          <a:xfrm>
                            <a:off x="0" y="0"/>
                            <a:ext cx="1433343" cy="563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AE231F" w14:textId="01B577CC" w:rsidR="009D66E0" w:rsidRDefault="00A728BA" w:rsidP="00975FB6">
            <w:pPr>
              <w:pStyle w:val="Tabelle1"/>
              <w:jc w:val="center"/>
              <w:rPr>
                <w:lang w:val="en-US"/>
              </w:rPr>
            </w:pPr>
            <w:r w:rsidRPr="00A728BA">
              <w:rPr>
                <w:lang w:val="en-US"/>
              </w:rPr>
              <w:drawing>
                <wp:inline distT="0" distB="0" distL="0" distR="0" wp14:anchorId="29C18A07" wp14:editId="5BB478A3">
                  <wp:extent cx="2011680" cy="2011680"/>
                  <wp:effectExtent l="0" t="0" r="7620" b="7620"/>
                  <wp:docPr id="175434932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34932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971" cy="2011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63FC5" w14:textId="77777777" w:rsidR="0023357C" w:rsidRPr="0023357C" w:rsidRDefault="0023357C" w:rsidP="00975FB6">
            <w:pPr>
              <w:pStyle w:val="Tabelle1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Basketball Shot Clock von </w:t>
            </w:r>
            <w:r w:rsidRPr="0023357C">
              <w:rPr>
                <w:lang w:val="en-US"/>
              </w:rPr>
              <w:t>Peter Carnesciali</w:t>
            </w:r>
          </w:p>
          <w:p w14:paraId="1F492470" w14:textId="77777777" w:rsidR="009D66E0" w:rsidRPr="0000631A" w:rsidRDefault="009D66E0" w:rsidP="009D66E0">
            <w:pPr>
              <w:pStyle w:val="Tabelle1"/>
              <w:jc w:val="center"/>
              <w:rPr>
                <w:lang w:val="en-US"/>
              </w:rPr>
            </w:pPr>
            <w:hyperlink r:id="rId16" w:history="1">
              <w:r w:rsidRPr="0065380B">
                <w:rPr>
                  <w:rStyle w:val="Hyperlink"/>
                  <w:lang w:val="en-US"/>
                </w:rPr>
                <w:t>https://apps.apple.com/de/app/bask</w:t>
              </w:r>
              <w:r w:rsidRPr="0065380B">
                <w:rPr>
                  <w:rStyle w:val="Hyperlink"/>
                  <w:lang w:val="en-US"/>
                </w:rPr>
                <w:t>e</w:t>
              </w:r>
              <w:r w:rsidRPr="0065380B">
                <w:rPr>
                  <w:rStyle w:val="Hyperlink"/>
                  <w:lang w:val="en-US"/>
                </w:rPr>
                <w:t>tball-shot-clock/id1362915664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41F30444" w14:textId="77777777" w:rsidR="009D66E0" w:rsidRDefault="009D66E0" w:rsidP="009D66E0">
      <w:pPr>
        <w:rPr>
          <w:lang w:val="en-US"/>
        </w:rPr>
      </w:pPr>
    </w:p>
    <w:p w14:paraId="22F77687" w14:textId="77777777" w:rsidR="009D66E0" w:rsidRPr="005A7F97" w:rsidRDefault="009D66E0" w:rsidP="009D66E0">
      <w:r w:rsidRPr="005A7F97">
        <w:t xml:space="preserve">Einstellungen </w:t>
      </w:r>
      <w:r>
        <w:t>ändern: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4"/>
        <w:gridCol w:w="5495"/>
      </w:tblGrid>
      <w:tr w:rsidR="009D66E0" w:rsidRPr="005A7F97" w14:paraId="082638B4" w14:textId="77777777" w:rsidTr="009D66E0">
        <w:tc>
          <w:tcPr>
            <w:tcW w:w="5494" w:type="dxa"/>
          </w:tcPr>
          <w:p w14:paraId="0A8ADA02" w14:textId="77777777" w:rsidR="009D66E0" w:rsidRPr="005A7F97" w:rsidRDefault="009D66E0" w:rsidP="009D66E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627C0DBD" wp14:editId="4C27E62C">
                      <wp:simplePos x="0" y="0"/>
                      <wp:positionH relativeFrom="column">
                        <wp:posOffset>2402205</wp:posOffset>
                      </wp:positionH>
                      <wp:positionV relativeFrom="paragraph">
                        <wp:posOffset>918210</wp:posOffset>
                      </wp:positionV>
                      <wp:extent cx="419100" cy="982980"/>
                      <wp:effectExtent l="0" t="0" r="19050" b="26670"/>
                      <wp:wrapNone/>
                      <wp:docPr id="31" name="Gruppieren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100" cy="982980"/>
                                <a:chOff x="0" y="0"/>
                                <a:chExt cx="419100" cy="982980"/>
                              </a:xfrm>
                            </wpg:grpSpPr>
                            <wps:wsp>
                              <wps:cNvPr id="17" name="Ellipse 17"/>
                              <wps:cNvSpPr/>
                              <wps:spPr>
                                <a:xfrm>
                                  <a:off x="91440" y="0"/>
                                  <a:ext cx="274320" cy="2590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Ellipse 16"/>
                              <wps:cNvSpPr/>
                              <wps:spPr>
                                <a:xfrm>
                                  <a:off x="76200" y="213360"/>
                                  <a:ext cx="289560" cy="2438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Ellipse 19"/>
                              <wps:cNvSpPr/>
                              <wps:spPr>
                                <a:xfrm>
                                  <a:off x="38100" y="457200"/>
                                  <a:ext cx="381000" cy="2590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Ellipse 18"/>
                              <wps:cNvSpPr/>
                              <wps:spPr>
                                <a:xfrm>
                                  <a:off x="0" y="716280"/>
                                  <a:ext cx="41910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64D6F6" id="Gruppieren 31" o:spid="_x0000_s1026" style="position:absolute;margin-left:189.15pt;margin-top:72.3pt;width:33pt;height:77.4pt;z-index:251692032" coordsize="4191,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">
                      <v:oval id="Ellipse 17" o:spid="_x0000_s1027" style="position:absolute;left:914;width:2743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" filled="f" strokecolor="red" strokeweight="1.5pt"/>
                      <v:oval id="Ellipse 16" o:spid="_x0000_s1028" style="position:absolute;left:762;top:2133;width:2895;height:2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" filled="f" strokecolor="red" strokeweight="1.5pt"/>
                      <v:oval id="Ellipse 19" o:spid="_x0000_s1029" style="position:absolute;left:381;top:4572;width:3810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" filled="f" strokecolor="red" strokeweight="1.5pt"/>
                      <v:oval id="Ellipse 18" o:spid="_x0000_s1030" style="position:absolute;top:7162;width:4191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" filled="f" strokecolor="red" strokeweight="1.5pt"/>
                    </v:group>
                  </w:pict>
                </mc:Fallback>
              </mc:AlternateContent>
            </w:r>
            <w:r w:rsidRPr="009D66E0">
              <w:rPr>
                <w:noProof/>
              </w:rPr>
              <w:drawing>
                <wp:inline distT="0" distB="0" distL="0" distR="0" wp14:anchorId="31B61002" wp14:editId="3090F764">
                  <wp:extent cx="2294284" cy="4964808"/>
                  <wp:effectExtent l="0" t="0" r="0" b="7620"/>
                  <wp:docPr id="30" name="Grafik 30" descr="C:\Users\dwind\Downloads\WhatsApp Image 2023-11-03 at 17.08.0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dwind\Downloads\WhatsApp Image 2023-11-03 at 17.08.0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515" cy="4997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5" w:type="dxa"/>
          </w:tcPr>
          <w:p w14:paraId="0BDA44B7" w14:textId="77777777" w:rsidR="009D66E0" w:rsidRDefault="009D66E0" w:rsidP="009D66E0">
            <w:pPr>
              <w:jc w:val="center"/>
            </w:pPr>
            <w:r w:rsidRPr="009D66E0">
              <w:rPr>
                <w:noProof/>
              </w:rPr>
              <w:drawing>
                <wp:inline distT="0" distB="0" distL="0" distR="0" wp14:anchorId="446F88ED" wp14:editId="05E4BE86">
                  <wp:extent cx="2281785" cy="4937760"/>
                  <wp:effectExtent l="0" t="0" r="4445" b="0"/>
                  <wp:docPr id="33" name="Grafik 33" descr="C:\Users\dwind\Downloads\WhatsApp Image 2023-11-03 at 17.08.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dwind\Downloads\WhatsApp Image 2023-11-03 at 17.08.0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86" cy="4966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AC69E" w14:textId="77777777" w:rsidR="009D66E0" w:rsidRDefault="009D66E0" w:rsidP="009D66E0">
            <w:pPr>
              <w:jc w:val="center"/>
            </w:pPr>
            <w:r>
              <w:t>Die Wurfuhr sieht danach so aus.</w:t>
            </w:r>
          </w:p>
          <w:p w14:paraId="19F286B3" w14:textId="77777777" w:rsidR="009D66E0" w:rsidRPr="005A7F97" w:rsidRDefault="009D66E0" w:rsidP="009D66E0">
            <w:pPr>
              <w:jc w:val="center"/>
            </w:pPr>
            <w:r>
              <w:t>Ggf. Kopfhörer verwenden!</w:t>
            </w:r>
          </w:p>
        </w:tc>
      </w:tr>
    </w:tbl>
    <w:p w14:paraId="3D5A034B" w14:textId="77777777" w:rsidR="009F5C4D" w:rsidRPr="0023357C" w:rsidRDefault="009F5C4D" w:rsidP="00414C82">
      <w:pPr>
        <w:rPr>
          <w:sz w:val="4"/>
          <w:szCs w:val="4"/>
        </w:rPr>
      </w:pPr>
    </w:p>
    <w:sectPr w:rsidR="009F5C4D" w:rsidRPr="0023357C" w:rsidSect="00122021">
      <w:headerReference w:type="even" r:id="rId19"/>
      <w:headerReference w:type="default" r:id="rId20"/>
      <w:footerReference w:type="even" r:id="rId21"/>
      <w:headerReference w:type="first" r:id="rId22"/>
      <w:pgSz w:w="11907" w:h="16840" w:code="9"/>
      <w:pgMar w:top="284" w:right="454" w:bottom="454" w:left="454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193BA" w14:textId="77777777" w:rsidR="001E4499" w:rsidRDefault="001E4499">
      <w:r>
        <w:separator/>
      </w:r>
    </w:p>
  </w:endnote>
  <w:endnote w:type="continuationSeparator" w:id="0">
    <w:p w14:paraId="389E1C6F" w14:textId="77777777" w:rsidR="001E4499" w:rsidRDefault="001E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DFBA" w14:textId="77777777" w:rsidR="00C13594" w:rsidRDefault="00C13594">
    <w:r>
      <w:fldChar w:fldCharType="begin"/>
    </w:r>
    <w:r>
      <w:instrText xml:space="preserve">PAGE  </w:instrText>
    </w:r>
    <w:r>
      <w:fldChar w:fldCharType="end"/>
    </w:r>
  </w:p>
  <w:p w14:paraId="5348CA45" w14:textId="77777777" w:rsidR="00C13594" w:rsidRDefault="00C13594"/>
  <w:p w14:paraId="2A84A1E5" w14:textId="77777777" w:rsidR="00C13594" w:rsidRDefault="00C13594"/>
  <w:p w14:paraId="3D438617" w14:textId="77777777" w:rsidR="00C13594" w:rsidRDefault="00C13594"/>
  <w:p w14:paraId="627BE729" w14:textId="77777777" w:rsidR="00C13594" w:rsidRDefault="00C13594"/>
  <w:p w14:paraId="466002AF" w14:textId="77777777" w:rsidR="00C13594" w:rsidRDefault="00C13594"/>
  <w:p w14:paraId="6C53D7E7" w14:textId="77777777" w:rsidR="00C13594" w:rsidRDefault="00C13594"/>
  <w:p w14:paraId="678E9B12" w14:textId="77777777" w:rsidR="00C13594" w:rsidRDefault="00C135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C2A79" w14:textId="77777777" w:rsidR="001E4499" w:rsidRDefault="001E4499">
      <w:r>
        <w:separator/>
      </w:r>
    </w:p>
  </w:footnote>
  <w:footnote w:type="continuationSeparator" w:id="0">
    <w:p w14:paraId="6C247F84" w14:textId="77777777" w:rsidR="001E4499" w:rsidRDefault="001E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DEAA" w14:textId="47A64630" w:rsidR="00C13594" w:rsidRDefault="00000000">
    <w:r>
      <w:rPr>
        <w:noProof/>
      </w:rPr>
      <w:pict w14:anchorId="50DF6E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7063" o:spid="_x0000_s1026" type="#_x0000_t75" style="position:absolute;left:0;text-align:left;margin-left:0;margin-top:0;width:549.8pt;height:549.8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  <w:p w14:paraId="5F0E0CC7" w14:textId="77777777" w:rsidR="00C13594" w:rsidRDefault="00C13594"/>
  <w:p w14:paraId="390D1326" w14:textId="77777777" w:rsidR="00C13594" w:rsidRDefault="00C13594"/>
  <w:p w14:paraId="45A45F03" w14:textId="77777777" w:rsidR="00C13594" w:rsidRDefault="00C13594"/>
  <w:p w14:paraId="4DDDD77F" w14:textId="77777777" w:rsidR="00C13594" w:rsidRDefault="00C13594"/>
  <w:p w14:paraId="52A10212" w14:textId="77777777" w:rsidR="00C13594" w:rsidRDefault="00C135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A8E6" w14:textId="26A15CF6" w:rsidR="00122021" w:rsidRDefault="00000000">
    <w:pPr>
      <w:pStyle w:val="Kopfzeile"/>
    </w:pPr>
    <w:r>
      <w:rPr>
        <w:noProof/>
      </w:rPr>
      <w:pict w14:anchorId="17780A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7064" o:spid="_x0000_s1027" type="#_x0000_t75" style="position:absolute;left:0;text-align:left;margin-left:0;margin-top:0;width:549.8pt;height:549.8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0FEB" w14:textId="7F5C17A8" w:rsidR="00122021" w:rsidRDefault="00000000">
    <w:pPr>
      <w:pStyle w:val="Kopfzeile"/>
    </w:pPr>
    <w:r>
      <w:rPr>
        <w:noProof/>
      </w:rPr>
      <w:pict w14:anchorId="0B048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7062" o:spid="_x0000_s1025" type="#_x0000_t75" style="position:absolute;left:0;text-align:left;margin-left:0;margin-top:0;width:549.8pt;height:549.8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40F8B4E8"/>
    <w:lvl w:ilvl="0" w:tplc="61F6B00C">
      <w:start w:val="1"/>
      <w:numFmt w:val="bullet"/>
      <w:pStyle w:val="AufzhlungPfeil"/>
      <w:lvlText w:val="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7327193">
    <w:abstractNumId w:val="1"/>
  </w:num>
  <w:num w:numId="2" w16cid:durableId="297032389">
    <w:abstractNumId w:val="2"/>
  </w:num>
  <w:num w:numId="3" w16cid:durableId="1301106126">
    <w:abstractNumId w:val="3"/>
  </w:num>
  <w:num w:numId="4" w16cid:durableId="2898268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0631A"/>
    <w:rsid w:val="00021128"/>
    <w:rsid w:val="000268A7"/>
    <w:rsid w:val="0003317F"/>
    <w:rsid w:val="00042E1E"/>
    <w:rsid w:val="000430A1"/>
    <w:rsid w:val="000442A7"/>
    <w:rsid w:val="000719A3"/>
    <w:rsid w:val="00072F7C"/>
    <w:rsid w:val="00092028"/>
    <w:rsid w:val="000B0C8E"/>
    <w:rsid w:val="000E261F"/>
    <w:rsid w:val="000E3283"/>
    <w:rsid w:val="000F5354"/>
    <w:rsid w:val="00122021"/>
    <w:rsid w:val="00142A8E"/>
    <w:rsid w:val="00155ECF"/>
    <w:rsid w:val="001677C1"/>
    <w:rsid w:val="001862A8"/>
    <w:rsid w:val="001945F2"/>
    <w:rsid w:val="001A41F9"/>
    <w:rsid w:val="001E4499"/>
    <w:rsid w:val="002006D4"/>
    <w:rsid w:val="0023357C"/>
    <w:rsid w:val="00237B5B"/>
    <w:rsid w:val="00241F6A"/>
    <w:rsid w:val="00255410"/>
    <w:rsid w:val="00257BBC"/>
    <w:rsid w:val="00263470"/>
    <w:rsid w:val="002741D1"/>
    <w:rsid w:val="00276837"/>
    <w:rsid w:val="00291125"/>
    <w:rsid w:val="002C2E5A"/>
    <w:rsid w:val="002E45F7"/>
    <w:rsid w:val="003212BA"/>
    <w:rsid w:val="00396C42"/>
    <w:rsid w:val="003B1116"/>
    <w:rsid w:val="003E29FB"/>
    <w:rsid w:val="004009DE"/>
    <w:rsid w:val="00413168"/>
    <w:rsid w:val="00414C82"/>
    <w:rsid w:val="0042677B"/>
    <w:rsid w:val="00450A7C"/>
    <w:rsid w:val="00491AF5"/>
    <w:rsid w:val="004B23DB"/>
    <w:rsid w:val="004B287F"/>
    <w:rsid w:val="004C6668"/>
    <w:rsid w:val="004C718E"/>
    <w:rsid w:val="004D0910"/>
    <w:rsid w:val="004D319A"/>
    <w:rsid w:val="004D5057"/>
    <w:rsid w:val="004D77E5"/>
    <w:rsid w:val="004E0CEA"/>
    <w:rsid w:val="004E268C"/>
    <w:rsid w:val="004F1F28"/>
    <w:rsid w:val="00530FAA"/>
    <w:rsid w:val="0053238F"/>
    <w:rsid w:val="00572D00"/>
    <w:rsid w:val="00582097"/>
    <w:rsid w:val="005A7F97"/>
    <w:rsid w:val="005D1C3E"/>
    <w:rsid w:val="005E225C"/>
    <w:rsid w:val="005F138A"/>
    <w:rsid w:val="005F41B6"/>
    <w:rsid w:val="005F719A"/>
    <w:rsid w:val="00603FAB"/>
    <w:rsid w:val="00606636"/>
    <w:rsid w:val="00617C3B"/>
    <w:rsid w:val="00635FF9"/>
    <w:rsid w:val="00654392"/>
    <w:rsid w:val="0065740E"/>
    <w:rsid w:val="00696A2A"/>
    <w:rsid w:val="006C3CF8"/>
    <w:rsid w:val="006C6483"/>
    <w:rsid w:val="006E7FE6"/>
    <w:rsid w:val="006F2509"/>
    <w:rsid w:val="00701BD3"/>
    <w:rsid w:val="007901C4"/>
    <w:rsid w:val="00794FAD"/>
    <w:rsid w:val="007966AF"/>
    <w:rsid w:val="007A1CF6"/>
    <w:rsid w:val="007B3EDE"/>
    <w:rsid w:val="007C0551"/>
    <w:rsid w:val="007C14BC"/>
    <w:rsid w:val="007D08D8"/>
    <w:rsid w:val="007F768D"/>
    <w:rsid w:val="00802059"/>
    <w:rsid w:val="00803353"/>
    <w:rsid w:val="008140F8"/>
    <w:rsid w:val="0083131E"/>
    <w:rsid w:val="00851C5A"/>
    <w:rsid w:val="0087179E"/>
    <w:rsid w:val="008937A2"/>
    <w:rsid w:val="008A3103"/>
    <w:rsid w:val="008A74E0"/>
    <w:rsid w:val="008C7D5B"/>
    <w:rsid w:val="008E77CD"/>
    <w:rsid w:val="008F7D07"/>
    <w:rsid w:val="0091426C"/>
    <w:rsid w:val="009260AA"/>
    <w:rsid w:val="00953521"/>
    <w:rsid w:val="0098167E"/>
    <w:rsid w:val="009A3343"/>
    <w:rsid w:val="009C09E4"/>
    <w:rsid w:val="009D24FE"/>
    <w:rsid w:val="009D66E0"/>
    <w:rsid w:val="009F5C4D"/>
    <w:rsid w:val="00A006C4"/>
    <w:rsid w:val="00A01032"/>
    <w:rsid w:val="00A03C7E"/>
    <w:rsid w:val="00A154A5"/>
    <w:rsid w:val="00A45350"/>
    <w:rsid w:val="00A4761A"/>
    <w:rsid w:val="00A50640"/>
    <w:rsid w:val="00A52D7C"/>
    <w:rsid w:val="00A6696B"/>
    <w:rsid w:val="00A728BA"/>
    <w:rsid w:val="00A77620"/>
    <w:rsid w:val="00A87D84"/>
    <w:rsid w:val="00AB621C"/>
    <w:rsid w:val="00AB774E"/>
    <w:rsid w:val="00B042B0"/>
    <w:rsid w:val="00B12555"/>
    <w:rsid w:val="00B26BBA"/>
    <w:rsid w:val="00B505D4"/>
    <w:rsid w:val="00B50F64"/>
    <w:rsid w:val="00B8531D"/>
    <w:rsid w:val="00B941C8"/>
    <w:rsid w:val="00BB0194"/>
    <w:rsid w:val="00BE3349"/>
    <w:rsid w:val="00BE71E9"/>
    <w:rsid w:val="00C00C70"/>
    <w:rsid w:val="00C00EDF"/>
    <w:rsid w:val="00C07C97"/>
    <w:rsid w:val="00C13594"/>
    <w:rsid w:val="00C27123"/>
    <w:rsid w:val="00C459BB"/>
    <w:rsid w:val="00C627A7"/>
    <w:rsid w:val="00C757F8"/>
    <w:rsid w:val="00C82BF8"/>
    <w:rsid w:val="00C83E0C"/>
    <w:rsid w:val="00CA60A3"/>
    <w:rsid w:val="00CD0F13"/>
    <w:rsid w:val="00D114E9"/>
    <w:rsid w:val="00D1187A"/>
    <w:rsid w:val="00D21F8D"/>
    <w:rsid w:val="00D2769C"/>
    <w:rsid w:val="00D425AC"/>
    <w:rsid w:val="00D45892"/>
    <w:rsid w:val="00D5302F"/>
    <w:rsid w:val="00D64A90"/>
    <w:rsid w:val="00D70D14"/>
    <w:rsid w:val="00D76546"/>
    <w:rsid w:val="00D84BF1"/>
    <w:rsid w:val="00D85A99"/>
    <w:rsid w:val="00D871E9"/>
    <w:rsid w:val="00D97CDC"/>
    <w:rsid w:val="00DA79E1"/>
    <w:rsid w:val="00E047A0"/>
    <w:rsid w:val="00E10750"/>
    <w:rsid w:val="00E33088"/>
    <w:rsid w:val="00E465AB"/>
    <w:rsid w:val="00E54796"/>
    <w:rsid w:val="00E659D8"/>
    <w:rsid w:val="00E76FFB"/>
    <w:rsid w:val="00E8525E"/>
    <w:rsid w:val="00E95B1A"/>
    <w:rsid w:val="00EA029F"/>
    <w:rsid w:val="00EA5BEB"/>
    <w:rsid w:val="00EB1ACA"/>
    <w:rsid w:val="00ED5F0C"/>
    <w:rsid w:val="00EE3D55"/>
    <w:rsid w:val="00EE6D62"/>
    <w:rsid w:val="00EE79D6"/>
    <w:rsid w:val="00EF4228"/>
    <w:rsid w:val="00EF48A8"/>
    <w:rsid w:val="00EF4AEC"/>
    <w:rsid w:val="00F254B7"/>
    <w:rsid w:val="00F3075A"/>
    <w:rsid w:val="00F37A57"/>
    <w:rsid w:val="00F453AE"/>
    <w:rsid w:val="00F520A6"/>
    <w:rsid w:val="00F579A6"/>
    <w:rsid w:val="00F83892"/>
    <w:rsid w:val="00F91CA1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C2F72"/>
  <w15:docId w15:val="{6813BA26-D925-4861-B2CC-DB1F0BFE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2BA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Textkrper"/>
    <w:qFormat/>
    <w:rsid w:val="00255410"/>
    <w:pPr>
      <w:spacing w:before="240" w:after="120"/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pPr>
      <w:spacing w:after="120"/>
    </w:p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E95B1A"/>
    <w:pPr>
      <w:spacing w:after="120"/>
      <w:jc w:val="center"/>
      <w:outlineLvl w:val="0"/>
    </w:pPr>
    <w:rPr>
      <w:rFonts w:cs="Arial"/>
      <w:b/>
      <w:bCs/>
      <w:kern w:val="28"/>
      <w:sz w:val="7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rsid w:val="000268A7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gabe">
    <w:name w:val="Aufgabe"/>
    <w:basedOn w:val="Textkrper"/>
    <w:next w:val="Textkrper"/>
    <w:qFormat/>
    <w:rsid w:val="002C2E5A"/>
    <w:pPr>
      <w:ind w:left="426" w:hanging="426"/>
    </w:pPr>
    <w:rPr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4761A"/>
    <w:rPr>
      <w:sz w:val="24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qFormat/>
    <w:rsid w:val="00654392"/>
    <w:pPr>
      <w:spacing w:before="120" w:after="120"/>
    </w:pPr>
    <w:rPr>
      <w:b/>
      <w:b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51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51C5A"/>
    <w:rPr>
      <w:rFonts w:ascii="Courier New" w:hAnsi="Courier New" w:cs="Courier New"/>
    </w:rPr>
  </w:style>
  <w:style w:type="character" w:customStyle="1" w:styleId="y2iqfc">
    <w:name w:val="y2iqfc"/>
    <w:basedOn w:val="Absatz-Standardschriftart"/>
    <w:rsid w:val="00851C5A"/>
  </w:style>
  <w:style w:type="paragraph" w:styleId="NurText">
    <w:name w:val="Plain Text"/>
    <w:basedOn w:val="Standard"/>
    <w:link w:val="NurTextZchn"/>
    <w:uiPriority w:val="99"/>
    <w:semiHidden/>
    <w:unhideWhenUsed/>
    <w:rsid w:val="00EB1ACA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B1ACA"/>
    <w:rPr>
      <w:rFonts w:ascii="Calibri" w:eastAsiaTheme="minorHAnsi" w:hAnsi="Calibri" w:cstheme="minorBidi"/>
      <w:sz w:val="22"/>
      <w:szCs w:val="21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1220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22021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1220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22021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5D1C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s://apps.apple.com/de/app/basketball-shot-clock/id1362915664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play.google.com/store/apps/details?id=com.joaolopes.shotclock&amp;gl=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header" Target="header3.xml"/><Relationship Id="rId27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351BAD-E8DC-42A1-A288-D0F9F5D73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AC8260-7296-4F6A-A1E8-3264EC1CEC84}"/>
</file>

<file path=customXml/itemProps3.xml><?xml version="1.0" encoding="utf-8"?>
<ds:datastoreItem xmlns:ds="http://schemas.openxmlformats.org/officeDocument/2006/customXml" ds:itemID="{A32E74A1-F780-4AD4-80A9-4E299C22B065}"/>
</file>

<file path=customXml/itemProps4.xml><?xml version="1.0" encoding="utf-8"?>
<ds:datastoreItem xmlns:ds="http://schemas.openxmlformats.org/officeDocument/2006/customXml" ds:itemID="{AF77A8D0-7674-4451-9812-E84BA6B94FBE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2</Pages>
  <Words>100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Delle</dc:creator>
  <cp:lastModifiedBy>Detlef Windgasse</cp:lastModifiedBy>
  <cp:revision>9</cp:revision>
  <cp:lastPrinted>2023-10-25T07:23:00Z</cp:lastPrinted>
  <dcterms:created xsi:type="dcterms:W3CDTF">2023-10-25T07:24:00Z</dcterms:created>
  <dcterms:modified xsi:type="dcterms:W3CDTF">2025-12-29T11:20:00Z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